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B7D" w:rsidRDefault="00B90B7D" w:rsidP="00B90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Arnold GOLDESMYTH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90B7D" w:rsidRDefault="00B90B7D" w:rsidP="00B90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Glastonbury, Somerset.</w:t>
      </w:r>
    </w:p>
    <w:p w:rsidR="00B90B7D" w:rsidRDefault="00B90B7D" w:rsidP="00B90B7D">
      <w:pPr>
        <w:rPr>
          <w:rFonts w:ascii="Times New Roman" w:hAnsi="Times New Roman" w:cs="Times New Roman"/>
        </w:rPr>
      </w:pPr>
    </w:p>
    <w:p w:rsidR="00B90B7D" w:rsidRDefault="00B90B7D" w:rsidP="00B90B7D">
      <w:pPr>
        <w:rPr>
          <w:rFonts w:ascii="Times New Roman" w:hAnsi="Times New Roman" w:cs="Times New Roman"/>
        </w:rPr>
      </w:pPr>
    </w:p>
    <w:p w:rsidR="00B90B7D" w:rsidRDefault="00B90B7D" w:rsidP="00B90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Ingge</w:t>
      </w:r>
      <w:proofErr w:type="spellEnd"/>
      <w:r>
        <w:rPr>
          <w:rFonts w:ascii="Times New Roman" w:hAnsi="Times New Roman" w:cs="Times New Roman"/>
        </w:rPr>
        <w:t>(q.v.) made a plaint of debt against him.</w:t>
      </w:r>
    </w:p>
    <w:p w:rsidR="00B90B7D" w:rsidRDefault="00B90B7D" w:rsidP="00B90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B90B7D" w:rsidRDefault="00B90B7D" w:rsidP="00B90B7D">
      <w:pPr>
        <w:rPr>
          <w:rFonts w:ascii="Times New Roman" w:hAnsi="Times New Roman" w:cs="Times New Roman"/>
        </w:rPr>
      </w:pPr>
    </w:p>
    <w:p w:rsidR="00B90B7D" w:rsidRDefault="00B90B7D" w:rsidP="00B90B7D">
      <w:pPr>
        <w:rPr>
          <w:rFonts w:ascii="Times New Roman" w:hAnsi="Times New Roman" w:cs="Times New Roman"/>
        </w:rPr>
      </w:pPr>
    </w:p>
    <w:p w:rsidR="00B90B7D" w:rsidRPr="006D76B2" w:rsidRDefault="00B90B7D" w:rsidP="00B90B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February 2018</w:t>
      </w:r>
    </w:p>
    <w:p w:rsidR="006B2F86" w:rsidRPr="00E71FC3" w:rsidRDefault="00B90B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B7D" w:rsidRDefault="00B90B7D" w:rsidP="00E71FC3">
      <w:r>
        <w:separator/>
      </w:r>
    </w:p>
  </w:endnote>
  <w:endnote w:type="continuationSeparator" w:id="0">
    <w:p w:rsidR="00B90B7D" w:rsidRDefault="00B90B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B7D" w:rsidRDefault="00B90B7D" w:rsidP="00E71FC3">
      <w:r>
        <w:separator/>
      </w:r>
    </w:p>
  </w:footnote>
  <w:footnote w:type="continuationSeparator" w:id="0">
    <w:p w:rsidR="00B90B7D" w:rsidRDefault="00B90B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B7D"/>
    <w:rsid w:val="001A7C09"/>
    <w:rsid w:val="00577BD5"/>
    <w:rsid w:val="00656CBA"/>
    <w:rsid w:val="006A1F77"/>
    <w:rsid w:val="00733BE7"/>
    <w:rsid w:val="00AB52E8"/>
    <w:rsid w:val="00B16D3F"/>
    <w:rsid w:val="00B90B7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12E393-8919-449C-8AE6-658155F4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0B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2018-02-24T20:39:00Z</dcterms:created>
  <dcterms:modified xsi:type="dcterms:W3CDTF">2018-02-24T20:40:00Z</dcterms:modified>
</cp:coreProperties>
</file>